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558F" w:rsidRPr="000B043D" w:rsidRDefault="0054558F" w:rsidP="000B043D">
      <w:pPr>
        <w:jc w:val="center"/>
        <w:rPr>
          <w:rFonts w:ascii="微软雅黑" w:eastAsia="微软雅黑" w:hAnsi="微软雅黑"/>
          <w:b/>
          <w:sz w:val="36"/>
        </w:rPr>
      </w:pPr>
      <w:r w:rsidRPr="000B043D">
        <w:rPr>
          <w:rFonts w:ascii="微软雅黑" w:eastAsia="微软雅黑" w:hAnsi="微软雅黑" w:hint="eastAsia"/>
          <w:b/>
          <w:sz w:val="36"/>
        </w:rPr>
        <w:t>材料学院基层班级中期活动报告</w:t>
      </w:r>
    </w:p>
    <w:p w:rsidR="0054558F" w:rsidRDefault="0054558F" w:rsidP="000B043D">
      <w:pPr>
        <w:jc w:val="center"/>
        <w:rPr>
          <w:rFonts w:ascii="微软雅黑" w:eastAsia="微软雅黑" w:hAnsi="微软雅黑"/>
        </w:rPr>
      </w:pPr>
      <w:r w:rsidRPr="000B043D">
        <w:rPr>
          <w:rFonts w:ascii="微软雅黑" w:eastAsia="微软雅黑" w:hAnsi="微软雅黑" w:hint="eastAsia"/>
        </w:rPr>
        <w:t>班级：林工</w:t>
      </w:r>
      <w:r w:rsidRPr="000B043D">
        <w:rPr>
          <w:rFonts w:ascii="微软雅黑" w:eastAsia="微软雅黑" w:hAnsi="微软雅黑"/>
        </w:rPr>
        <w:t xml:space="preserve">XX  </w:t>
      </w:r>
      <w:r w:rsidRPr="000B043D">
        <w:rPr>
          <w:rFonts w:ascii="微软雅黑" w:eastAsia="微软雅黑" w:hAnsi="微软雅黑" w:hint="eastAsia"/>
        </w:rPr>
        <w:t>负责人：</w:t>
      </w:r>
      <w:r w:rsidRPr="000B043D">
        <w:rPr>
          <w:rFonts w:ascii="微软雅黑" w:eastAsia="微软雅黑" w:hAnsi="微软雅黑"/>
        </w:rPr>
        <w:t xml:space="preserve">XXX  </w:t>
      </w:r>
      <w:r w:rsidRPr="000B043D">
        <w:rPr>
          <w:rFonts w:ascii="微软雅黑" w:eastAsia="微软雅黑" w:hAnsi="微软雅黑" w:hint="eastAsia"/>
        </w:rPr>
        <w:t>联系方式：</w:t>
      </w:r>
      <w:r w:rsidRPr="000B043D">
        <w:rPr>
          <w:rFonts w:ascii="微软雅黑" w:eastAsia="微软雅黑" w:hAnsi="微软雅黑"/>
        </w:rPr>
        <w:t>156XXXXXXX</w:t>
      </w:r>
    </w:p>
    <w:tbl>
      <w:tblPr>
        <w:tblW w:w="89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7"/>
        <w:gridCol w:w="8562"/>
      </w:tblGrid>
      <w:tr w:rsidR="0054558F" w:rsidRPr="001637C8" w:rsidTr="008B5616">
        <w:trPr>
          <w:trHeight w:val="1014"/>
          <w:jc w:val="center"/>
        </w:trPr>
        <w:tc>
          <w:tcPr>
            <w:tcW w:w="407" w:type="dxa"/>
            <w:vAlign w:val="center"/>
          </w:tcPr>
          <w:p w:rsidR="0054558F" w:rsidRPr="001637C8" w:rsidRDefault="0054558F" w:rsidP="008B5616">
            <w:pPr>
              <w:rPr>
                <w:rFonts w:ascii="仿宋_GB2312" w:eastAsia="仿宋_GB2312"/>
                <w:sz w:val="24"/>
              </w:rPr>
            </w:pPr>
            <w:r w:rsidRPr="001637C8">
              <w:rPr>
                <w:rFonts w:ascii="仿宋_GB2312" w:eastAsia="仿宋_GB2312" w:hint="eastAsia"/>
                <w:sz w:val="24"/>
              </w:rPr>
              <w:t>说明</w:t>
            </w:r>
          </w:p>
        </w:tc>
        <w:tc>
          <w:tcPr>
            <w:tcW w:w="8562" w:type="dxa"/>
            <w:vAlign w:val="center"/>
          </w:tcPr>
          <w:p w:rsidR="0054558F" w:rsidRPr="001637C8" w:rsidRDefault="0054558F" w:rsidP="008B5616">
            <w:pPr>
              <w:jc w:val="center"/>
              <w:rPr>
                <w:rFonts w:ascii="仿宋_GB2312" w:eastAsia="仿宋_GB2312"/>
                <w:sz w:val="24"/>
              </w:rPr>
            </w:pPr>
          </w:p>
          <w:p w:rsidR="0054558F" w:rsidRPr="001637C8" w:rsidRDefault="0054558F" w:rsidP="0054558F">
            <w:pPr>
              <w:ind w:firstLineChars="50" w:firstLine="31680"/>
              <w:rPr>
                <w:rFonts w:ascii="仿宋_GB2312" w:eastAsia="仿宋_GB2312"/>
                <w:sz w:val="24"/>
              </w:rPr>
            </w:pPr>
            <w:r w:rsidRPr="001637C8">
              <w:rPr>
                <w:rFonts w:ascii="仿宋_GB2312" w:eastAsia="仿宋_GB2312"/>
                <w:sz w:val="24"/>
              </w:rPr>
              <w:t>1.</w:t>
            </w:r>
            <w:r w:rsidRPr="001637C8">
              <w:rPr>
                <w:rFonts w:ascii="仿宋_GB2312" w:eastAsia="仿宋_GB2312" w:hint="eastAsia"/>
                <w:sz w:val="24"/>
              </w:rPr>
              <w:t>活动类别</w:t>
            </w:r>
            <w:r w:rsidRPr="001637C8">
              <w:rPr>
                <w:rFonts w:ascii="仿宋_GB2312" w:eastAsia="仿宋_GB2312"/>
                <w:sz w:val="24"/>
              </w:rPr>
              <w:t>: A</w:t>
            </w:r>
            <w:r w:rsidRPr="001637C8">
              <w:rPr>
                <w:rFonts w:ascii="仿宋_GB2312" w:eastAsia="仿宋_GB2312" w:hint="eastAsia"/>
                <w:sz w:val="24"/>
              </w:rPr>
              <w:t>思想建设类、</w:t>
            </w:r>
            <w:r w:rsidRPr="001637C8">
              <w:rPr>
                <w:rFonts w:ascii="仿宋_GB2312" w:eastAsia="仿宋_GB2312"/>
                <w:sz w:val="24"/>
              </w:rPr>
              <w:t>B</w:t>
            </w:r>
            <w:r w:rsidRPr="001637C8">
              <w:rPr>
                <w:rFonts w:ascii="仿宋_GB2312" w:eastAsia="仿宋_GB2312" w:hint="eastAsia"/>
                <w:sz w:val="24"/>
              </w:rPr>
              <w:t>志愿服务类、</w:t>
            </w:r>
            <w:r w:rsidRPr="001637C8">
              <w:rPr>
                <w:rFonts w:ascii="仿宋_GB2312" w:eastAsia="仿宋_GB2312"/>
                <w:sz w:val="24"/>
              </w:rPr>
              <w:t>C</w:t>
            </w:r>
            <w:r w:rsidRPr="001637C8">
              <w:rPr>
                <w:rFonts w:ascii="仿宋_GB2312" w:eastAsia="仿宋_GB2312" w:hint="eastAsia"/>
                <w:sz w:val="24"/>
              </w:rPr>
              <w:t>习惯养成类、</w:t>
            </w:r>
            <w:r w:rsidRPr="001637C8">
              <w:rPr>
                <w:rFonts w:ascii="仿宋_GB2312" w:eastAsia="仿宋_GB2312"/>
                <w:sz w:val="24"/>
              </w:rPr>
              <w:t>D</w:t>
            </w:r>
            <w:r w:rsidRPr="001637C8">
              <w:rPr>
                <w:rFonts w:ascii="仿宋_GB2312" w:eastAsia="仿宋_GB2312" w:hint="eastAsia"/>
                <w:sz w:val="24"/>
              </w:rPr>
              <w:t>文化探索类、</w:t>
            </w:r>
          </w:p>
          <w:p w:rsidR="0054558F" w:rsidRPr="001637C8" w:rsidRDefault="0054558F" w:rsidP="0054558F">
            <w:pPr>
              <w:ind w:firstLineChars="650" w:firstLine="31680"/>
              <w:rPr>
                <w:rFonts w:ascii="仿宋_GB2312" w:eastAsia="仿宋_GB2312"/>
                <w:sz w:val="24"/>
              </w:rPr>
            </w:pPr>
            <w:r w:rsidRPr="001637C8">
              <w:rPr>
                <w:rFonts w:ascii="仿宋_GB2312" w:eastAsia="仿宋_GB2312"/>
                <w:sz w:val="24"/>
              </w:rPr>
              <w:t>E</w:t>
            </w:r>
            <w:r w:rsidRPr="001637C8">
              <w:rPr>
                <w:rFonts w:ascii="仿宋_GB2312" w:eastAsia="仿宋_GB2312" w:hint="eastAsia"/>
                <w:sz w:val="24"/>
              </w:rPr>
              <w:t>心理健康类、</w:t>
            </w:r>
            <w:r w:rsidRPr="001637C8">
              <w:rPr>
                <w:rFonts w:ascii="仿宋_GB2312" w:eastAsia="仿宋_GB2312"/>
                <w:sz w:val="24"/>
              </w:rPr>
              <w:t>F</w:t>
            </w:r>
            <w:r w:rsidRPr="001637C8">
              <w:rPr>
                <w:rFonts w:ascii="仿宋_GB2312" w:eastAsia="仿宋_GB2312" w:hint="eastAsia"/>
                <w:sz w:val="24"/>
              </w:rPr>
              <w:t>职业探索类、</w:t>
            </w:r>
            <w:r w:rsidRPr="001637C8">
              <w:rPr>
                <w:rFonts w:ascii="仿宋_GB2312" w:eastAsia="仿宋_GB2312"/>
                <w:sz w:val="24"/>
              </w:rPr>
              <w:t>G</w:t>
            </w:r>
            <w:r w:rsidRPr="001637C8">
              <w:rPr>
                <w:rFonts w:ascii="仿宋_GB2312" w:eastAsia="仿宋_GB2312" w:hint="eastAsia"/>
                <w:sz w:val="24"/>
              </w:rPr>
              <w:t>生态文明类、</w:t>
            </w:r>
            <w:r w:rsidRPr="001637C8">
              <w:rPr>
                <w:rFonts w:ascii="仿宋_GB2312" w:eastAsia="仿宋_GB2312"/>
                <w:sz w:val="24"/>
              </w:rPr>
              <w:t>H</w:t>
            </w:r>
            <w:r w:rsidRPr="001637C8">
              <w:rPr>
                <w:rFonts w:ascii="仿宋_GB2312" w:eastAsia="仿宋_GB2312" w:hint="eastAsia"/>
                <w:sz w:val="24"/>
              </w:rPr>
              <w:t>专业探索类、</w:t>
            </w:r>
          </w:p>
          <w:p w:rsidR="0054558F" w:rsidRPr="001637C8" w:rsidRDefault="0054558F" w:rsidP="0054558F">
            <w:pPr>
              <w:ind w:firstLineChars="650" w:firstLine="31680"/>
              <w:rPr>
                <w:rFonts w:ascii="仿宋_GB2312" w:eastAsia="仿宋_GB2312"/>
                <w:sz w:val="24"/>
              </w:rPr>
            </w:pPr>
            <w:r w:rsidRPr="001637C8">
              <w:rPr>
                <w:rFonts w:ascii="仿宋_GB2312" w:eastAsia="仿宋_GB2312"/>
                <w:sz w:val="24"/>
              </w:rPr>
              <w:t>I</w:t>
            </w:r>
            <w:r w:rsidRPr="001637C8">
              <w:rPr>
                <w:rFonts w:ascii="仿宋_GB2312" w:eastAsia="仿宋_GB2312" w:hint="eastAsia"/>
                <w:sz w:val="24"/>
              </w:rPr>
              <w:t>交流共建类（下方表格中，活动类别填写对应字母即可）</w:t>
            </w:r>
          </w:p>
        </w:tc>
      </w:tr>
      <w:tr w:rsidR="0054558F" w:rsidRPr="001637C8" w:rsidTr="008B5616">
        <w:trPr>
          <w:trHeight w:val="4952"/>
          <w:jc w:val="center"/>
        </w:trPr>
        <w:tc>
          <w:tcPr>
            <w:tcW w:w="407" w:type="dxa"/>
            <w:vAlign w:val="center"/>
          </w:tcPr>
          <w:p w:rsidR="0054558F" w:rsidRPr="001637C8" w:rsidRDefault="0054558F" w:rsidP="00B602D1">
            <w:pPr>
              <w:spacing w:after="240"/>
              <w:rPr>
                <w:rFonts w:ascii="仿宋_GB2312" w:eastAsia="仿宋_GB2312"/>
                <w:sz w:val="24"/>
                <w:szCs w:val="24"/>
              </w:rPr>
            </w:pPr>
            <w:r w:rsidRPr="001637C8">
              <w:rPr>
                <w:rFonts w:ascii="仿宋_GB2312" w:eastAsia="仿宋_GB2312" w:hint="eastAsia"/>
                <w:sz w:val="24"/>
                <w:szCs w:val="24"/>
              </w:rPr>
              <w:t>团建活动报告</w:t>
            </w:r>
          </w:p>
        </w:tc>
        <w:tc>
          <w:tcPr>
            <w:tcW w:w="8562" w:type="dxa"/>
          </w:tcPr>
          <w:p w:rsidR="0054558F" w:rsidRPr="003E6A22" w:rsidRDefault="0054558F" w:rsidP="003E6A22">
            <w:r w:rsidRPr="001637C8"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活动一</w:t>
            </w:r>
            <w:r w:rsidRPr="001637C8"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>(</w:t>
            </w:r>
            <w:r w:rsidRPr="001637C8"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类别：</w:t>
            </w:r>
            <w:r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>H</w:t>
            </w:r>
            <w:r w:rsidRPr="001637C8"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 xml:space="preserve">   </w:t>
            </w:r>
            <w:r w:rsidRPr="001637C8"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主题：</w:t>
            </w:r>
            <w:r>
              <w:rPr>
                <w:rFonts w:hint="eastAsia"/>
              </w:rPr>
              <w:t>“青春的印记”</w:t>
            </w:r>
            <w:r>
              <w:t>——</w:t>
            </w:r>
            <w:r>
              <w:rPr>
                <w:rFonts w:hint="eastAsia"/>
              </w:rPr>
              <w:t>手工制作木板翻印画</w:t>
            </w:r>
            <w:r w:rsidRPr="001637C8"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>)</w:t>
            </w:r>
          </w:p>
          <w:p w:rsidR="0054558F" w:rsidRDefault="0054558F" w:rsidP="00B602D1">
            <w:pPr>
              <w:spacing w:after="240" w:line="360" w:lineRule="auto"/>
              <w:rPr>
                <w:rFonts w:ascii="仿宋_GB2312" w:eastAsia="仿宋_GB2312"/>
                <w:b/>
                <w:color w:val="000000"/>
                <w:sz w:val="24"/>
                <w:szCs w:val="24"/>
              </w:rPr>
            </w:pPr>
            <w:r w:rsidRPr="001637C8"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活动目的：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学习制作木版翻印画的工艺过程，增加对本专业实用性知识的兴趣，将理论与实践联系起来，提高班级同学的动手能力，留下在大学生活中美好的回忆。与班主任亲密接触感受到老师对我们的关心与教导，增强班级凝聚力。</w:t>
            </w:r>
          </w:p>
          <w:p w:rsidR="0054558F" w:rsidRPr="001637C8" w:rsidRDefault="0054558F" w:rsidP="00B602D1">
            <w:pPr>
              <w:spacing w:after="240" w:line="360" w:lineRule="auto"/>
              <w:rPr>
                <w:rFonts w:ascii="仿宋_GB2312" w:eastAsia="仿宋_GB2312"/>
                <w:b/>
                <w:color w:val="000000"/>
                <w:sz w:val="24"/>
                <w:szCs w:val="24"/>
              </w:rPr>
            </w:pPr>
          </w:p>
          <w:p w:rsidR="0054558F" w:rsidRPr="001637C8" w:rsidRDefault="0054558F" w:rsidP="00B602D1">
            <w:pPr>
              <w:spacing w:after="240" w:line="360" w:lineRule="auto"/>
              <w:rPr>
                <w:rFonts w:ascii="仿宋_GB2312" w:eastAsia="仿宋_GB2312"/>
                <w:b/>
                <w:color w:val="000000"/>
                <w:sz w:val="24"/>
                <w:szCs w:val="24"/>
              </w:rPr>
            </w:pPr>
            <w:r w:rsidRPr="001637C8"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预期活动时间：</w:t>
            </w:r>
            <w:r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>2016</w:t>
            </w:r>
            <w:r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年</w:t>
            </w:r>
            <w:r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>11</w:t>
            </w:r>
            <w:r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月</w:t>
            </w:r>
          </w:p>
          <w:p w:rsidR="0054558F" w:rsidRPr="001637C8" w:rsidRDefault="0054558F" w:rsidP="00B602D1">
            <w:pPr>
              <w:spacing w:after="240" w:line="360" w:lineRule="auto"/>
              <w:rPr>
                <w:rFonts w:ascii="仿宋_GB2312" w:eastAsia="仿宋_GB2312"/>
                <w:b/>
                <w:color w:val="000000"/>
                <w:sz w:val="24"/>
                <w:szCs w:val="24"/>
              </w:rPr>
            </w:pPr>
            <w:r w:rsidRPr="001637C8"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实际活动时间：</w:t>
            </w:r>
            <w:r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>2016</w:t>
            </w:r>
            <w:r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年</w:t>
            </w:r>
            <w:r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>11</w:t>
            </w:r>
            <w:r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月</w:t>
            </w:r>
            <w:r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>29</w:t>
            </w:r>
            <w:r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、</w:t>
            </w:r>
            <w:r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>30</w:t>
            </w:r>
            <w:r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日</w:t>
            </w:r>
          </w:p>
          <w:p w:rsidR="0054558F" w:rsidRPr="001637C8" w:rsidRDefault="0054558F" w:rsidP="00B602D1">
            <w:pPr>
              <w:spacing w:after="240" w:line="360" w:lineRule="auto"/>
              <w:rPr>
                <w:rFonts w:ascii="仿宋_GB2312" w:eastAsia="仿宋_GB2312"/>
                <w:b/>
                <w:color w:val="000000"/>
                <w:sz w:val="24"/>
                <w:szCs w:val="24"/>
              </w:rPr>
            </w:pPr>
            <w:r w:rsidRPr="001637C8"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活动地点：</w:t>
            </w:r>
            <w:r w:rsidRPr="001637C8"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一教</w:t>
            </w:r>
            <w:r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>412</w:t>
            </w:r>
          </w:p>
          <w:p w:rsidR="0054558F" w:rsidRPr="001637C8" w:rsidRDefault="0054558F" w:rsidP="00B602D1">
            <w:pPr>
              <w:spacing w:after="240" w:line="360" w:lineRule="auto"/>
              <w:rPr>
                <w:rFonts w:ascii="仿宋_GB2312" w:eastAsia="仿宋_GB2312"/>
                <w:b/>
                <w:color w:val="000000"/>
                <w:sz w:val="24"/>
                <w:szCs w:val="24"/>
              </w:rPr>
            </w:pPr>
            <w:r w:rsidRPr="001637C8"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活动人物：</w:t>
            </w:r>
            <w:r w:rsidRPr="001637C8"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班主任及全体同学</w:t>
            </w:r>
          </w:p>
          <w:p w:rsidR="0054558F" w:rsidRDefault="0054558F" w:rsidP="00B602D1">
            <w:pPr>
              <w:spacing w:after="240" w:line="360" w:lineRule="auto"/>
              <w:rPr>
                <w:rFonts w:ascii="仿宋_GB2312" w:eastAsia="仿宋_GB2312"/>
                <w:b/>
                <w:color w:val="000000"/>
                <w:sz w:val="24"/>
                <w:szCs w:val="24"/>
              </w:rPr>
            </w:pPr>
            <w:r w:rsidRPr="001637C8"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前期准备：</w:t>
            </w:r>
            <w:r w:rsidRPr="001637C8"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 xml:space="preserve"> </w:t>
            </w:r>
          </w:p>
          <w:p w:rsidR="0054558F" w:rsidRDefault="0054558F" w:rsidP="003E6A22"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11"/>
                <w:attr w:name="Month" w:val="11"/>
                <w:attr w:name="Year" w:val="2016"/>
              </w:smartTagPr>
              <w:r>
                <w:t>11</w:t>
              </w:r>
              <w:r>
                <w:rPr>
                  <w:rFonts w:hint="eastAsia"/>
                </w:rPr>
                <w:t>月</w:t>
              </w:r>
              <w:r>
                <w:t>11</w:t>
              </w:r>
              <w:r>
                <w:rPr>
                  <w:rFonts w:hint="eastAsia"/>
                </w:rPr>
                <w:t>日</w:t>
              </w:r>
            </w:smartTag>
            <w:r>
              <w:rPr>
                <w:rFonts w:hint="eastAsia"/>
              </w:rPr>
              <w:t>：班长在淘宝上购买</w:t>
            </w:r>
            <w:r>
              <w:t>25X25X0.3cm</w:t>
            </w:r>
            <w:r>
              <w:rPr>
                <w:rFonts w:hint="eastAsia"/>
              </w:rPr>
              <w:t>椴木板</w:t>
            </w:r>
            <w:r>
              <w:t>25</w:t>
            </w:r>
            <w:r>
              <w:rPr>
                <w:rFonts w:hint="eastAsia"/>
              </w:rPr>
              <w:t>张、上色小刷子</w:t>
            </w:r>
            <w:r>
              <w:t>23</w:t>
            </w:r>
            <w:r>
              <w:rPr>
                <w:rFonts w:hint="eastAsia"/>
              </w:rPr>
              <w:t>支、丙烯光亮胶</w:t>
            </w:r>
            <w:r>
              <w:t>4</w:t>
            </w:r>
            <w:r>
              <w:rPr>
                <w:rFonts w:hint="eastAsia"/>
              </w:rPr>
              <w:t>瓶、</w:t>
            </w:r>
            <w:r>
              <w:t>25X25cm</w:t>
            </w:r>
            <w:r>
              <w:rPr>
                <w:rFonts w:hint="eastAsia"/>
              </w:rPr>
              <w:t>毛巾</w:t>
            </w:r>
            <w:r>
              <w:t>11</w:t>
            </w:r>
            <w:r>
              <w:rPr>
                <w:rFonts w:hint="eastAsia"/>
              </w:rPr>
              <w:t>条，共花费</w:t>
            </w:r>
            <w:r>
              <w:t>212.6</w:t>
            </w:r>
            <w:r>
              <w:rPr>
                <w:rFonts w:hint="eastAsia"/>
              </w:rPr>
              <w:t>元。</w:t>
            </w:r>
          </w:p>
          <w:p w:rsidR="0054558F" w:rsidRDefault="0054558F" w:rsidP="003E6A22"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13"/>
                <w:attr w:name="Month" w:val="11"/>
                <w:attr w:name="Year" w:val="2016"/>
              </w:smartTagPr>
              <w:r>
                <w:t>11</w:t>
              </w:r>
              <w:r>
                <w:rPr>
                  <w:rFonts w:hint="eastAsia"/>
                </w:rPr>
                <w:t>月</w:t>
              </w:r>
              <w:r>
                <w:t>13</w:t>
              </w:r>
              <w:r>
                <w:rPr>
                  <w:rFonts w:hint="eastAsia"/>
                </w:rPr>
                <w:t>日</w:t>
              </w:r>
            </w:smartTag>
            <w:r>
              <w:rPr>
                <w:rFonts w:hint="eastAsia"/>
              </w:rPr>
              <w:t>：统计班级个同学想要制作的照片。</w:t>
            </w:r>
          </w:p>
          <w:p w:rsidR="0054558F" w:rsidRDefault="0054558F" w:rsidP="003E6A22"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16"/>
                <w:attr w:name="Month" w:val="11"/>
                <w:attr w:name="Year" w:val="2016"/>
              </w:smartTagPr>
              <w:r>
                <w:t>11</w:t>
              </w:r>
              <w:r>
                <w:rPr>
                  <w:rFonts w:hint="eastAsia"/>
                </w:rPr>
                <w:t>月</w:t>
              </w:r>
              <w:r>
                <w:t>16</w:t>
              </w:r>
              <w:r>
                <w:rPr>
                  <w:rFonts w:hint="eastAsia"/>
                </w:rPr>
                <w:t>日</w:t>
              </w:r>
            </w:smartTag>
            <w:r>
              <w:rPr>
                <w:rFonts w:hint="eastAsia"/>
              </w:rPr>
              <w:t>：材料陆续到齐</w:t>
            </w:r>
          </w:p>
          <w:p w:rsidR="0054558F" w:rsidRDefault="0054558F" w:rsidP="003E6A22">
            <w:r>
              <w:rPr>
                <w:rFonts w:hint="eastAsia"/>
              </w:rPr>
              <w:t>但由于</w:t>
            </w:r>
            <w:r>
              <w:t>11</w:t>
            </w:r>
            <w:r>
              <w:rPr>
                <w:rFonts w:hint="eastAsia"/>
              </w:rPr>
              <w:t>周</w:t>
            </w:r>
            <w:r>
              <w:t>12</w:t>
            </w:r>
            <w:r>
              <w:rPr>
                <w:rFonts w:hint="eastAsia"/>
              </w:rPr>
              <w:t>周课程较满，未有时间进行活动。</w:t>
            </w:r>
          </w:p>
          <w:p w:rsidR="0054558F" w:rsidRDefault="0054558F" w:rsidP="003E6A22"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17"/>
                <w:attr w:name="Month" w:val="11"/>
                <w:attr w:name="Year" w:val="2016"/>
              </w:smartTagPr>
              <w:r>
                <w:t>11</w:t>
              </w:r>
              <w:r>
                <w:rPr>
                  <w:rFonts w:hint="eastAsia"/>
                </w:rPr>
                <w:t>月</w:t>
              </w:r>
              <w:r>
                <w:t>17</w:t>
              </w:r>
              <w:r>
                <w:rPr>
                  <w:rFonts w:hint="eastAsia"/>
                </w:rPr>
                <w:t>日</w:t>
              </w:r>
            </w:smartTag>
            <w:r>
              <w:rPr>
                <w:rFonts w:hint="eastAsia"/>
              </w:rPr>
              <w:t>：班长向老师学习制作过程后，自己单独制作一张木板画，以确定材料合格，活动可正常进行。</w:t>
            </w:r>
          </w:p>
          <w:p w:rsidR="0054558F" w:rsidRDefault="0054558F" w:rsidP="003E6A22"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14pt;height:233.25pt">
                  <v:imagedata r:id="rId5" o:title=""/>
                </v:shape>
              </w:pict>
            </w:r>
          </w:p>
          <w:p w:rsidR="0054558F" w:rsidRDefault="0054558F" w:rsidP="003E6A22"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26"/>
                <w:attr w:name="Month" w:val="11"/>
                <w:attr w:name="Year" w:val="2016"/>
              </w:smartTagPr>
              <w:r>
                <w:t>11</w:t>
              </w:r>
              <w:r>
                <w:rPr>
                  <w:rFonts w:hint="eastAsia"/>
                </w:rPr>
                <w:t>月</w:t>
              </w:r>
              <w:r>
                <w:t>26</w:t>
              </w:r>
              <w:r>
                <w:rPr>
                  <w:rFonts w:hint="eastAsia"/>
                </w:rPr>
                <w:t>日</w:t>
              </w:r>
            </w:smartTag>
            <w:r>
              <w:rPr>
                <w:rFonts w:hint="eastAsia"/>
              </w:rPr>
              <w:t>至</w:t>
            </w:r>
            <w:r>
              <w:t>27</w:t>
            </w:r>
            <w:r>
              <w:rPr>
                <w:rFonts w:hint="eastAsia"/>
              </w:rPr>
              <w:t>日：与老师同学确定活动时间安排同学担任摄影师，并撰写视频剧本。</w:t>
            </w:r>
          </w:p>
          <w:p w:rsidR="0054558F" w:rsidRDefault="0054558F" w:rsidP="003E6A22"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28"/>
                <w:attr w:name="Month" w:val="11"/>
                <w:attr w:name="Year" w:val="2016"/>
              </w:smartTagPr>
              <w:r>
                <w:t>11</w:t>
              </w:r>
              <w:r>
                <w:rPr>
                  <w:rFonts w:hint="eastAsia"/>
                </w:rPr>
                <w:t>月</w:t>
              </w:r>
              <w:r>
                <w:t>28</w:t>
              </w:r>
              <w:r>
                <w:rPr>
                  <w:rFonts w:hint="eastAsia"/>
                </w:rPr>
                <w:t>日</w:t>
              </w:r>
            </w:smartTag>
            <w:r>
              <w:rPr>
                <w:rFonts w:hint="eastAsia"/>
              </w:rPr>
              <w:t>：到教务处借教室。</w:t>
            </w:r>
          </w:p>
          <w:p w:rsidR="0054558F" w:rsidRDefault="0054558F" w:rsidP="003E6A22"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29"/>
                <w:attr w:name="Month" w:val="11"/>
                <w:attr w:name="Year" w:val="2016"/>
              </w:smartTagPr>
              <w:r>
                <w:t>11</w:t>
              </w:r>
              <w:r>
                <w:rPr>
                  <w:rFonts w:hint="eastAsia"/>
                </w:rPr>
                <w:t>月</w:t>
              </w:r>
              <w:r>
                <w:t>29</w:t>
              </w:r>
              <w:r>
                <w:rPr>
                  <w:rFonts w:hint="eastAsia"/>
                </w:rPr>
                <w:t>日</w:t>
              </w:r>
            </w:smartTag>
            <w:r>
              <w:rPr>
                <w:rFonts w:hint="eastAsia"/>
              </w:rPr>
              <w:t>：班长提前一小时将材料带到一教</w:t>
            </w:r>
            <w:r>
              <w:t>412</w:t>
            </w:r>
            <w:r>
              <w:rPr>
                <w:rFonts w:hint="eastAsia"/>
              </w:rPr>
              <w:t>并布置教室。</w:t>
            </w:r>
          </w:p>
          <w:p w:rsidR="0054558F" w:rsidRPr="001637C8" w:rsidRDefault="0054558F" w:rsidP="00B602D1">
            <w:pPr>
              <w:spacing w:after="240" w:line="360" w:lineRule="auto"/>
              <w:rPr>
                <w:rFonts w:ascii="仿宋_GB2312" w:eastAsia="仿宋_GB2312"/>
                <w:b/>
                <w:color w:val="000000"/>
                <w:sz w:val="24"/>
                <w:szCs w:val="24"/>
              </w:rPr>
            </w:pPr>
          </w:p>
          <w:p w:rsidR="0054558F" w:rsidRDefault="0054558F" w:rsidP="00B602D1">
            <w:pPr>
              <w:spacing w:after="240" w:line="360" w:lineRule="auto"/>
              <w:rPr>
                <w:rFonts w:ascii="仿宋_GB2312" w:eastAsia="仿宋_GB2312"/>
                <w:b/>
                <w:color w:val="000000"/>
                <w:sz w:val="24"/>
                <w:szCs w:val="24"/>
              </w:rPr>
            </w:pPr>
            <w:r w:rsidRPr="001637C8"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活动开展过程：</w:t>
            </w:r>
            <w:r w:rsidRPr="001637C8"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 xml:space="preserve"> 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由于木板刷胶后需放至</w:t>
            </w:r>
            <w:r>
              <w:t>12</w:t>
            </w:r>
            <w:r>
              <w:rPr>
                <w:rFonts w:hint="eastAsia"/>
              </w:rPr>
              <w:t>小时以上才能彻底阴干，所以活动分两天进行。</w:t>
            </w:r>
          </w:p>
          <w:p w:rsidR="0054558F" w:rsidRDefault="0054558F" w:rsidP="00FE7304"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29"/>
                <w:attr w:name="Month" w:val="11"/>
                <w:attr w:name="Year" w:val="2016"/>
              </w:smartTagPr>
              <w:r>
                <w:t>11</w:t>
              </w:r>
              <w:r>
                <w:rPr>
                  <w:rFonts w:hint="eastAsia"/>
                </w:rPr>
                <w:t>月</w:t>
              </w:r>
              <w:r>
                <w:t>29</w:t>
              </w:r>
              <w:r>
                <w:rPr>
                  <w:rFonts w:hint="eastAsia"/>
                </w:rPr>
                <w:t>日</w:t>
              </w:r>
            </w:smartTag>
            <w:r>
              <w:rPr>
                <w:rFonts w:hint="eastAsia"/>
              </w:rPr>
              <w:t>（周二）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全体同学到齐后，班长分发第一天所要用到的材料：每人一张木板、一支小刷子、每六人合用一瓶丙烯光亮胶，及各同学上交照片的镜像</w:t>
            </w:r>
            <w:r>
              <w:t>A4</w:t>
            </w:r>
            <w:r>
              <w:rPr>
                <w:rFonts w:hint="eastAsia"/>
              </w:rPr>
              <w:t>彩印图片。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材料分发后，班主任樊老师开始讲本次活动的开展意义和目的。</w:t>
            </w:r>
          </w:p>
          <w:p w:rsidR="0054558F" w:rsidRDefault="0054558F" w:rsidP="008754D4">
            <w:r>
              <w:pict>
                <v:shape id="_x0000_i1026" type="#_x0000_t75" style="width:409.5pt;height:230.25pt">
                  <v:imagedata r:id="rId6" o:title=""/>
                </v:shape>
              </w:pic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并开始示范涂胶的过程。</w:t>
            </w:r>
          </w:p>
          <w:p w:rsidR="0054558F" w:rsidRDefault="0054558F" w:rsidP="008754D4">
            <w:r>
              <w:pict>
                <v:shape id="_x0000_i1027" type="#_x0000_t75" style="width:409.5pt;height:230.25pt">
                  <v:imagedata r:id="rId7" o:title=""/>
                </v:shape>
              </w:pic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樊老师非常细心的告诉大家涂胶的技巧和可能出错的细节，同学既兴奋又好奇的看着老师。摄影师魏振杰同学全程录像记录。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老师示范后同学开始动手，涂胶这件事，看起来容易做起来难，不是涂薄了就是涂厚了，现场状况百出。但大家仍然兴致勃勃！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樊老师又开始示范铺纸的步骤。</w:t>
            </w:r>
          </w:p>
          <w:p w:rsidR="0054558F" w:rsidRDefault="0054558F" w:rsidP="008754D4">
            <w:r>
              <w:pict>
                <v:shape id="_x0000_i1028" type="#_x0000_t75" style="width:409.5pt;height:230.25pt">
                  <v:imagedata r:id="rId8" o:title=""/>
                </v:shape>
              </w:pic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告诉我们铺纸一定要用卡片将气泡赶走，让纸彻底的贴在木板上，否则成品上会缺一块颜色。同学们小心翼翼的将纸铺到木板上，那么认真的是表情，我还没在课堂上见到过，接下来就是等待阴干的过程，第一天就结束了。</w:t>
            </w:r>
          </w:p>
          <w:p w:rsidR="0054558F" w:rsidRDefault="0054558F" w:rsidP="00FE7304"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30"/>
                <w:attr w:name="Month" w:val="11"/>
                <w:attr w:name="Year" w:val="2016"/>
              </w:smartTagPr>
              <w:r>
                <w:t>11</w:t>
              </w:r>
              <w:r>
                <w:rPr>
                  <w:rFonts w:hint="eastAsia"/>
                </w:rPr>
                <w:t>月</w:t>
              </w:r>
              <w:r>
                <w:t>30</w:t>
              </w:r>
              <w:r>
                <w:rPr>
                  <w:rFonts w:hint="eastAsia"/>
                </w:rPr>
                <w:t>日</w:t>
              </w:r>
            </w:smartTag>
            <w:r>
              <w:rPr>
                <w:rFonts w:hint="eastAsia"/>
              </w:rPr>
              <w:t>（周三）</w:t>
            </w:r>
          </w:p>
          <w:p w:rsidR="0054558F" w:rsidRDefault="0054558F" w:rsidP="0054558F">
            <w:pPr>
              <w:ind w:firstLineChars="200" w:firstLine="31680"/>
              <w:rPr>
                <w:rFonts w:ascii="Times New Roman" w:hAnsi="Times New Roman"/>
              </w:rPr>
            </w:pPr>
            <w:r>
              <w:rPr>
                <w:rFonts w:hint="eastAsia"/>
              </w:rPr>
              <w:t>全体同学带着自己的”半成品”陆续来到一教</w:t>
            </w:r>
            <w:r>
              <w:t>412</w:t>
            </w:r>
            <w:r>
              <w:rPr>
                <w:rFonts w:ascii="Times New Roman" w:hAnsi="Times New Roman" w:hint="eastAsia"/>
              </w:rPr>
              <w:t>。</w:t>
            </w:r>
          </w:p>
          <w:p w:rsidR="0054558F" w:rsidRPr="00CD3AC3" w:rsidRDefault="0054558F" w:rsidP="00CD3AC3">
            <w:pPr>
              <w:rPr>
                <w:rFonts w:ascii="Times New Roman" w:hAnsi="Times New Roman"/>
              </w:rPr>
            </w:pPr>
            <w:r>
              <w:pict>
                <v:shape id="_x0000_i1029" type="#_x0000_t75" style="width:409.5pt;height:230.25pt">
                  <v:imagedata r:id="rId9" o:title=""/>
                </v:shape>
              </w:pict>
            </w:r>
          </w:p>
          <w:p w:rsidR="0054558F" w:rsidRDefault="0054558F" w:rsidP="00CD3AC3">
            <w:r>
              <w:rPr>
                <w:rFonts w:hint="eastAsia"/>
              </w:rPr>
              <w:t>班长给同学分发小毛巾，并让同学到水房将毛巾打湿。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樊老师开始向我们演示润湿的过程。</w:t>
            </w:r>
          </w:p>
          <w:p w:rsidR="0054558F" w:rsidRDefault="0054558F" w:rsidP="00CD3AC3">
            <w:r>
              <w:pict>
                <v:shape id="_x0000_i1030" type="#_x0000_t75" style="width:409.5pt;height:230.25pt">
                  <v:imagedata r:id="rId10" o:title=""/>
                </v:shape>
              </w:pic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先将面巾纸铺到木板上，将面巾纸打湿，让水均匀的浸润彩印纸，这时不能心急，一定要耐心等待，否则擦纸的时候会很困难。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之后是擦纸的过程。</w:t>
            </w:r>
          </w:p>
          <w:p w:rsidR="0054558F" w:rsidRDefault="0054558F" w:rsidP="00CD3AC3">
            <w:r>
              <w:pict>
                <v:shape id="_x0000_i1031" type="#_x0000_t75" style="width:409.5pt;height:230.25pt">
                  <v:imagedata r:id="rId11" o:title=""/>
                </v:shape>
              </w:pic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用指腹将已被润湿的纸轻轻搓掉，这时木板翻印画的“庐山真面目”便显现出来了，同学们既惊喜又兴奋！但有的同学因为当时涂胶涂的太薄，所以一搓便将木版画搓得面目全非！同学们一遍遍的润湿、擦纸，忙的不亦乐乎，最终的成品也是几家欢喜几家愁。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魏振杰同学挑选了几幅优秀作品，作为成果展示。</w:t>
            </w:r>
          </w:p>
          <w:p w:rsidR="0054558F" w:rsidRDefault="0054558F" w:rsidP="00DB0770">
            <w:r>
              <w:pict>
                <v:shape id="_x0000_i1032" type="#_x0000_t75" style="width:408pt;height:301.5pt">
                  <v:imagedata r:id="rId12" o:title=""/>
                </v:shape>
              </w:pict>
            </w:r>
            <w:r>
              <w:pict>
                <v:shape id="_x0000_i1033" type="#_x0000_t75" style="width:248.25pt;height:341.25pt">
                  <v:imagedata r:id="rId13" o:title=""/>
                </v:shape>
              </w:pict>
            </w:r>
            <w:r>
              <w:pict>
                <v:shape id="_x0000_i1034" type="#_x0000_t75" style="width:414.75pt;height:289.5pt">
                  <v:imagedata r:id="rId14" o:title=""/>
                </v:shape>
              </w:pict>
            </w:r>
            <w:r>
              <w:pict>
                <v:shape id="_x0000_i1035" type="#_x0000_t75" style="width:416.25pt;height:270.75pt">
                  <v:imagedata r:id="rId15" o:title=""/>
                </v:shape>
              </w:pict>
            </w:r>
            <w:r>
              <w:pict>
                <v:shape id="_x0000_i1036" type="#_x0000_t75" style="width:259.5pt;height:348pt">
                  <v:imagedata r:id="rId16" o:title=""/>
                </v:shape>
              </w:pic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最后在全体同学在一教。在一教</w:t>
            </w:r>
            <w:r>
              <w:t>412</w:t>
            </w:r>
            <w:r>
              <w:rPr>
                <w:rFonts w:hint="eastAsia"/>
              </w:rPr>
              <w:t>的讲台上拿着自己的作品，拍集体照留念。</w:t>
            </w:r>
          </w:p>
          <w:p w:rsidR="0054558F" w:rsidRDefault="0054558F" w:rsidP="00ED616F">
            <w:r>
              <w:pict>
                <v:shape id="_x0000_i1037" type="#_x0000_t75" style="width:414pt;height:273.75pt">
                  <v:imagedata r:id="rId17" o:title=""/>
                </v:shape>
              </w:pict>
            </w:r>
            <w:r>
              <w:pict>
                <v:shape id="_x0000_i1038" type="#_x0000_t75" style="width:413.25pt;height:255.75pt">
                  <v:imagedata r:id="rId18" o:title=""/>
                </v:shape>
              </w:pic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活动进行得很成功，老师和同学都乐在其中，回味无穷，魏振杰同学将本活动制作成视频，留下了珍贵的影像记录。</w:t>
            </w:r>
          </w:p>
          <w:p w:rsidR="0054558F" w:rsidRPr="001637C8" w:rsidRDefault="0054558F" w:rsidP="00B602D1">
            <w:pPr>
              <w:spacing w:after="240" w:line="360" w:lineRule="auto"/>
              <w:rPr>
                <w:rFonts w:ascii="仿宋_GB2312" w:eastAsia="仿宋_GB2312"/>
                <w:b/>
                <w:color w:val="000000"/>
                <w:sz w:val="24"/>
                <w:szCs w:val="24"/>
              </w:rPr>
            </w:pPr>
          </w:p>
          <w:p w:rsidR="0054558F" w:rsidRDefault="0054558F" w:rsidP="00FE7304">
            <w:pPr>
              <w:rPr>
                <w:rFonts w:ascii="仿宋_GB2312" w:eastAsia="仿宋_GB2312"/>
                <w:b/>
                <w:color w:val="000000"/>
                <w:sz w:val="24"/>
                <w:szCs w:val="24"/>
              </w:rPr>
            </w:pPr>
            <w:r w:rsidRPr="001637C8"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活动收获：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最直接的收获就是每个人都得到了一幅木版画，并学会了制作过程，增进同学之间的感情，拉近了与老师的距离。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精神层面上，让我们做事更加细心，更加有耐心，体会到要想把事情做好就要认真对待。视频记录更是我们大学时光中美好的回忆。</w:t>
            </w:r>
          </w:p>
          <w:p w:rsidR="0054558F" w:rsidRPr="001637C8" w:rsidRDefault="0054558F" w:rsidP="00B602D1">
            <w:pPr>
              <w:spacing w:after="240" w:line="360" w:lineRule="auto"/>
              <w:rPr>
                <w:rFonts w:ascii="仿宋_GB2312" w:eastAsia="仿宋_GB2312"/>
                <w:b/>
                <w:color w:val="000000"/>
                <w:sz w:val="24"/>
                <w:szCs w:val="24"/>
              </w:rPr>
            </w:pPr>
            <w:r w:rsidRPr="001637C8"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启发不足及感悟：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经过反思，在制作过程中有如下几点需要注意。</w:t>
            </w:r>
          </w:p>
          <w:p w:rsidR="0054558F" w:rsidRDefault="0054558F" w:rsidP="00DC29A2">
            <w:pPr>
              <w:numPr>
                <w:ilvl w:val="0"/>
                <w:numId w:val="2"/>
              </w:numPr>
            </w:pPr>
            <w:r>
              <w:rPr>
                <w:rFonts w:hint="eastAsia"/>
              </w:rPr>
              <w:t>彩印照片必须是镜像的，否则做出来的木版画就是反的。</w:t>
            </w:r>
          </w:p>
          <w:p w:rsidR="0054558F" w:rsidRDefault="0054558F" w:rsidP="00DC29A2">
            <w:pPr>
              <w:numPr>
                <w:ilvl w:val="0"/>
                <w:numId w:val="2"/>
              </w:numPr>
            </w:pPr>
            <w:r>
              <w:rPr>
                <w:rFonts w:hint="eastAsia"/>
              </w:rPr>
              <w:t>涂胶的薄厚是决定木版画成败的关键，既不能太薄也不能太厚，只有动手操作后才能真正的知道最合适的量是多少。</w:t>
            </w:r>
          </w:p>
          <w:p w:rsidR="0054558F" w:rsidRDefault="0054558F" w:rsidP="00DC29A2">
            <w:pPr>
              <w:numPr>
                <w:ilvl w:val="0"/>
                <w:numId w:val="2"/>
              </w:numPr>
            </w:pPr>
            <w:r>
              <w:rPr>
                <w:rFonts w:hint="eastAsia"/>
              </w:rPr>
              <w:t>润湿的时候不能着急，一定要等全部浸润后再擦拭。</w:t>
            </w:r>
          </w:p>
          <w:p w:rsidR="0054558F" w:rsidRDefault="0054558F" w:rsidP="00DC29A2">
            <w:pPr>
              <w:numPr>
                <w:ilvl w:val="0"/>
                <w:numId w:val="2"/>
              </w:numPr>
            </w:pPr>
            <w:r>
              <w:rPr>
                <w:rFonts w:hint="eastAsia"/>
              </w:rPr>
              <w:t>擦完之后还会有细小的白色纤维附在木板表面上需多次擦拭。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以下是班级部分同学的制作感悟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齐艳昕：我这次的作品是彻底毁了，脸都擦没了，可能是胶水涂少了，下次有机会我一定能好好的做一幅。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申玟静：樊老师人很</w:t>
            </w:r>
            <w:r>
              <w:t>nice</w:t>
            </w:r>
            <w:r>
              <w:rPr>
                <w:rFonts w:hint="eastAsia"/>
              </w:rPr>
              <w:t>，很有耐心，制作过程不太复杂，但很有意思。班长</w:t>
            </w:r>
            <w:r>
              <w:t>~</w:t>
            </w:r>
            <w:r>
              <w:rPr>
                <w:rFonts w:hint="eastAsia"/>
              </w:rPr>
              <w:t>下次多开展一些这样的班级活动</w:t>
            </w:r>
            <w:r>
              <w:t>~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何天源：从立项到准备材料，联系老师，借教室都还挺顺利的。活动还算成功，老师和同学都很开心，我的努力是值得的。</w:t>
            </w:r>
          </w:p>
          <w:p w:rsidR="0054558F" w:rsidRDefault="0054558F" w:rsidP="0054558F">
            <w:pPr>
              <w:ind w:firstLineChars="200" w:firstLine="31680"/>
            </w:pPr>
            <w:r>
              <w:rPr>
                <w:rFonts w:hint="eastAsia"/>
              </w:rPr>
              <w:t>王海荣：做手工很开心，同学也都很好，樊老师很亲切，林化</w:t>
            </w:r>
            <w:r>
              <w:t>153</w:t>
            </w:r>
            <w:r>
              <w:rPr>
                <w:rFonts w:hint="eastAsia"/>
              </w:rPr>
              <w:t>，永远一家人！</w:t>
            </w:r>
          </w:p>
          <w:p w:rsidR="0054558F" w:rsidRPr="001637C8" w:rsidRDefault="0054558F" w:rsidP="00B602D1">
            <w:pPr>
              <w:spacing w:after="240" w:line="360" w:lineRule="auto"/>
              <w:rPr>
                <w:rFonts w:ascii="仿宋" w:eastAsia="仿宋" w:hAnsi="仿宋"/>
                <w:sz w:val="24"/>
                <w:szCs w:val="24"/>
              </w:rPr>
            </w:pPr>
          </w:p>
        </w:tc>
      </w:tr>
      <w:tr w:rsidR="0054558F" w:rsidRPr="001637C8" w:rsidTr="0025793C">
        <w:trPr>
          <w:trHeight w:val="415"/>
          <w:jc w:val="center"/>
        </w:trPr>
        <w:tc>
          <w:tcPr>
            <w:tcW w:w="407" w:type="dxa"/>
            <w:vAlign w:val="center"/>
          </w:tcPr>
          <w:p w:rsidR="0054558F" w:rsidRPr="001637C8" w:rsidRDefault="0054558F" w:rsidP="00B602D1">
            <w:pPr>
              <w:spacing w:after="240"/>
              <w:rPr>
                <w:rFonts w:ascii="仿宋_GB2312" w:eastAsia="仿宋_GB2312"/>
                <w:sz w:val="24"/>
                <w:szCs w:val="24"/>
              </w:rPr>
            </w:pPr>
            <w:r w:rsidRPr="001637C8">
              <w:rPr>
                <w:rFonts w:ascii="仿宋_GB2312" w:eastAsia="仿宋_GB2312" w:hint="eastAsia"/>
                <w:sz w:val="24"/>
                <w:szCs w:val="24"/>
              </w:rPr>
              <w:t>要求</w:t>
            </w:r>
          </w:p>
        </w:tc>
        <w:tc>
          <w:tcPr>
            <w:tcW w:w="8562" w:type="dxa"/>
          </w:tcPr>
          <w:p w:rsidR="0054558F" w:rsidRPr="001637C8" w:rsidRDefault="0054558F" w:rsidP="00B602D1">
            <w:pPr>
              <w:spacing w:after="240" w:line="360" w:lineRule="auto"/>
              <w:rPr>
                <w:rFonts w:ascii="仿宋_GB2312" w:eastAsia="仿宋_GB2312"/>
                <w:b/>
                <w:color w:val="000000"/>
                <w:sz w:val="24"/>
                <w:szCs w:val="24"/>
              </w:rPr>
            </w:pPr>
            <w:r w:rsidRPr="001637C8"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活动报告记得图文并茂，不少于</w:t>
            </w:r>
            <w:r w:rsidRPr="001637C8"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>1000</w:t>
            </w:r>
            <w:r w:rsidRPr="001637C8">
              <w:rPr>
                <w:rFonts w:ascii="仿宋_GB2312" w:eastAsia="仿宋_GB2312" w:hint="eastAsia"/>
                <w:b/>
                <w:color w:val="000000"/>
                <w:sz w:val="24"/>
                <w:szCs w:val="24"/>
              </w:rPr>
              <w:t>字</w:t>
            </w:r>
            <w:r w:rsidRPr="001637C8">
              <w:rPr>
                <w:rFonts w:ascii="仿宋_GB2312" w:eastAsia="仿宋_GB2312"/>
                <w:b/>
                <w:color w:val="000000"/>
                <w:sz w:val="24"/>
                <w:szCs w:val="24"/>
              </w:rPr>
              <w:t xml:space="preserve"> </w:t>
            </w:r>
          </w:p>
        </w:tc>
      </w:tr>
    </w:tbl>
    <w:p w:rsidR="0054558F" w:rsidRPr="00054F89" w:rsidRDefault="0054558F" w:rsidP="000B043D">
      <w:pPr>
        <w:jc w:val="center"/>
        <w:rPr>
          <w:rFonts w:ascii="微软雅黑" w:eastAsia="微软雅黑" w:hAnsi="微软雅黑"/>
        </w:rPr>
      </w:pPr>
    </w:p>
    <w:sectPr w:rsidR="0054558F" w:rsidRPr="00054F89" w:rsidSect="0006134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等线">
    <w:altName w:val="微软雅黑"/>
    <w:panose1 w:val="00000000000000000000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altName w:val="Arial"/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仿宋_GB2312">
    <w:altName w:val="仿宋"/>
    <w:panose1 w:val="00000000000000000000"/>
    <w:charset w:val="86"/>
    <w:family w:val="modern"/>
    <w:notTrueType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6E221AE"/>
    <w:multiLevelType w:val="hybridMultilevel"/>
    <w:tmpl w:val="DD0CA920"/>
    <w:lvl w:ilvl="0" w:tplc="43CAECC4">
      <w:start w:val="1"/>
      <w:numFmt w:val="decimal"/>
      <w:lvlText w:val="%1、"/>
      <w:lvlJc w:val="left"/>
      <w:pPr>
        <w:tabs>
          <w:tab w:val="num" w:pos="780"/>
        </w:tabs>
        <w:ind w:left="7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  <w:rPr>
        <w:rFonts w:cs="Times New Roman"/>
      </w:rPr>
    </w:lvl>
  </w:abstractNum>
  <w:abstractNum w:abstractNumId="1">
    <w:nsid w:val="708A247D"/>
    <w:multiLevelType w:val="hybridMultilevel"/>
    <w:tmpl w:val="E4202036"/>
    <w:lvl w:ilvl="0" w:tplc="B9CC4FE8">
      <w:start w:val="1"/>
      <w:numFmt w:val="japaneseCounting"/>
      <w:lvlText w:val="%1、"/>
      <w:lvlJc w:val="left"/>
      <w:pPr>
        <w:ind w:left="1713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55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97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39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81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23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65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407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490" w:hanging="42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032CE"/>
    <w:rsid w:val="00054F89"/>
    <w:rsid w:val="00061342"/>
    <w:rsid w:val="000B043D"/>
    <w:rsid w:val="000D0E4E"/>
    <w:rsid w:val="001240DB"/>
    <w:rsid w:val="001637C8"/>
    <w:rsid w:val="001707E0"/>
    <w:rsid w:val="0025793C"/>
    <w:rsid w:val="0026401D"/>
    <w:rsid w:val="00281488"/>
    <w:rsid w:val="003E6A22"/>
    <w:rsid w:val="00414C04"/>
    <w:rsid w:val="00447B16"/>
    <w:rsid w:val="004B1C61"/>
    <w:rsid w:val="0054558F"/>
    <w:rsid w:val="006200E0"/>
    <w:rsid w:val="00623AF2"/>
    <w:rsid w:val="00675725"/>
    <w:rsid w:val="006E467E"/>
    <w:rsid w:val="007778F8"/>
    <w:rsid w:val="007D0684"/>
    <w:rsid w:val="007F0D1A"/>
    <w:rsid w:val="00804ED2"/>
    <w:rsid w:val="00816BAC"/>
    <w:rsid w:val="008754D4"/>
    <w:rsid w:val="008B5616"/>
    <w:rsid w:val="008D01D3"/>
    <w:rsid w:val="008E385C"/>
    <w:rsid w:val="0091613C"/>
    <w:rsid w:val="00933519"/>
    <w:rsid w:val="009852D6"/>
    <w:rsid w:val="009D63A7"/>
    <w:rsid w:val="00A13A86"/>
    <w:rsid w:val="00A23F63"/>
    <w:rsid w:val="00AA527D"/>
    <w:rsid w:val="00AC1FA9"/>
    <w:rsid w:val="00AC73A1"/>
    <w:rsid w:val="00B602D1"/>
    <w:rsid w:val="00CB2017"/>
    <w:rsid w:val="00CD3AC3"/>
    <w:rsid w:val="00D032CE"/>
    <w:rsid w:val="00D74BA7"/>
    <w:rsid w:val="00D76C5D"/>
    <w:rsid w:val="00D7754A"/>
    <w:rsid w:val="00DB0770"/>
    <w:rsid w:val="00DC29A2"/>
    <w:rsid w:val="00ED616F"/>
    <w:rsid w:val="00FE73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hsdate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等线" w:eastAsia="等线" w:hAnsi="等线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61342"/>
    <w:pPr>
      <w:widowControl w:val="0"/>
      <w:jc w:val="both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0B043D"/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054F89"/>
    <w:pPr>
      <w:widowControl/>
      <w:adjustRightInd w:val="0"/>
      <w:snapToGrid w:val="0"/>
      <w:spacing w:after="200"/>
      <w:ind w:firstLineChars="200" w:firstLine="420"/>
      <w:jc w:val="left"/>
    </w:pPr>
    <w:rPr>
      <w:rFonts w:ascii="Tahoma" w:eastAsia="微软雅黑" w:hAnsi="Tahoma"/>
      <w:kern w:val="0"/>
      <w:sz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44</TotalTime>
  <Pages>10</Pages>
  <Words>289</Words>
  <Characters>1650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hd Y</dc:creator>
  <cp:keywords/>
  <dc:description/>
  <cp:lastModifiedBy>Windows User</cp:lastModifiedBy>
  <cp:revision>20</cp:revision>
  <dcterms:created xsi:type="dcterms:W3CDTF">2016-12-08T06:04:00Z</dcterms:created>
  <dcterms:modified xsi:type="dcterms:W3CDTF">2016-12-17T10:34:00Z</dcterms:modified>
</cp:coreProperties>
</file>